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B53C5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803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4048F1">
              <w:t>о</w:t>
            </w:r>
            <w:r w:rsidR="004048F1" w:rsidRPr="00FA691C">
              <w:t xml:space="preserve">бществу </w:t>
            </w:r>
            <w:r w:rsidR="004048F1" w:rsidRPr="00424ADD">
              <w:t>с</w:t>
            </w:r>
            <w:r w:rsidR="004048F1">
              <w:t xml:space="preserve"> ограниченной ответственностью С</w:t>
            </w:r>
            <w:r w:rsidR="004048F1" w:rsidRPr="00424ADD">
              <w:t>пециализированно</w:t>
            </w:r>
            <w:r w:rsidR="004048F1">
              <w:t xml:space="preserve">му </w:t>
            </w:r>
            <w:r w:rsidR="004048F1" w:rsidRPr="00424ADD">
              <w:t>застройщик</w:t>
            </w:r>
            <w:r w:rsidR="004048F1">
              <w:t>у</w:t>
            </w:r>
            <w:r w:rsidR="004048F1" w:rsidRPr="00424ADD">
              <w:t xml:space="preserve"> «Метрополь»</w:t>
            </w:r>
            <w:r w:rsidR="005D10C2" w:rsidRPr="0091260B">
              <w:rPr>
                <w:color w:val="000000" w:themeColor="text1"/>
              </w:rPr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4048F1" w:rsidRPr="00FA691C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4048F1" w:rsidRDefault="00D25713" w:rsidP="004048F1">
      <w:pPr>
        <w:ind w:firstLine="720"/>
        <w:jc w:val="both"/>
      </w:pPr>
      <w:r w:rsidRPr="0091260B">
        <w:rPr>
          <w:color w:val="000000" w:themeColor="text1"/>
        </w:rPr>
        <w:t>1. </w:t>
      </w:r>
      <w:r w:rsidR="00F70AD7">
        <w:rPr>
          <w:color w:val="000000" w:themeColor="text1"/>
        </w:rPr>
        <w:t xml:space="preserve">Предоставить </w:t>
      </w:r>
      <w:r w:rsidR="00F70AD7">
        <w:t>о</w:t>
      </w:r>
      <w:r w:rsidR="004048F1" w:rsidRPr="00FA691C">
        <w:t xml:space="preserve">бществу </w:t>
      </w:r>
      <w:r w:rsidR="004048F1" w:rsidRPr="00424ADD">
        <w:t>с</w:t>
      </w:r>
      <w:r w:rsidR="004048F1">
        <w:t xml:space="preserve"> ограниченной ответственностью С</w:t>
      </w:r>
      <w:r w:rsidR="004048F1" w:rsidRPr="00424ADD">
        <w:t>пециализированно</w:t>
      </w:r>
      <w:r w:rsidR="004048F1">
        <w:t>му</w:t>
      </w:r>
      <w:r w:rsidR="004048F1" w:rsidRPr="00424ADD">
        <w:t xml:space="preserve"> застройщик</w:t>
      </w:r>
      <w:r w:rsidR="004048F1">
        <w:t>у</w:t>
      </w:r>
      <w:r w:rsidR="004048F1" w:rsidRPr="00424ADD">
        <w:t xml:space="preserve"> «Метрополь»</w:t>
      </w:r>
      <w:r w:rsidR="00F70AD7">
        <w:t xml:space="preserve"> разрешение</w:t>
      </w:r>
      <w:r w:rsidR="004048F1" w:rsidRPr="00FA691C">
        <w:t xml:space="preserve"> на условно разрешенный вид использования земельного участка с кадастровым номером </w:t>
      </w:r>
      <w:r w:rsidR="004048F1" w:rsidRPr="0044701B">
        <w:t>54:35:</w:t>
      </w:r>
      <w:r w:rsidR="004048F1">
        <w:t>064405</w:t>
      </w:r>
      <w:r w:rsidR="004048F1" w:rsidRPr="0044701B">
        <w:t>:</w:t>
      </w:r>
      <w:r w:rsidR="004048F1">
        <w:t>37</w:t>
      </w:r>
      <w:r w:rsidR="004048F1" w:rsidRPr="00FA691C">
        <w:t xml:space="preserve"> площадью </w:t>
      </w:r>
      <w:r w:rsidR="004048F1">
        <w:t>20901</w:t>
      </w:r>
      <w:r w:rsidR="004048F1" w:rsidRPr="00FA691C">
        <w:t xml:space="preserve"> кв. м </w:t>
      </w:r>
      <w:r w:rsidR="004048F1">
        <w:t>по адресу</w:t>
      </w:r>
      <w:r w:rsidR="004048F1" w:rsidRPr="00FA691C">
        <w:t>: Российская Федерация, Новосибирская область, город Новосибирск, ул</w:t>
      </w:r>
      <w:r w:rsidR="004048F1">
        <w:t>.</w:t>
      </w:r>
      <w:r w:rsidR="004048F1" w:rsidRPr="00FA691C">
        <w:t xml:space="preserve"> </w:t>
      </w:r>
      <w:r w:rsidR="004048F1">
        <w:t>Стартовая, 42</w:t>
      </w:r>
      <w:r w:rsidR="004048F1" w:rsidRPr="00FA691C">
        <w:t xml:space="preserve"> и объекта капитального строительства</w:t>
      </w:r>
      <w:r w:rsidR="004048F1">
        <w:t xml:space="preserve"> (зона</w:t>
      </w:r>
      <w:r w:rsidR="004048F1" w:rsidRPr="00FA691C">
        <w:t xml:space="preserve"> </w:t>
      </w:r>
      <w:r w:rsidR="004048F1" w:rsidRPr="00B41D81">
        <w:rPr>
          <w:bCs/>
        </w:rPr>
        <w:t>специализированной общественной застройки (ОД-4)</w:t>
      </w:r>
      <w:r w:rsidR="004048F1">
        <w:rPr>
          <w:bCs/>
        </w:rPr>
        <w:t xml:space="preserve">, </w:t>
      </w:r>
      <w:proofErr w:type="spellStart"/>
      <w:r w:rsidR="004048F1">
        <w:rPr>
          <w:bCs/>
        </w:rPr>
        <w:t>п</w:t>
      </w:r>
      <w:r w:rsidR="004048F1" w:rsidRPr="00B41D81">
        <w:rPr>
          <w:bCs/>
        </w:rPr>
        <w:t>одзона</w:t>
      </w:r>
      <w:proofErr w:type="spellEnd"/>
      <w:r w:rsidR="004048F1" w:rsidRPr="00B41D81">
        <w:rPr>
          <w:bCs/>
        </w:rPr>
        <w:t xml:space="preserve"> специализированной многоэтажной общественной застройки (ОД-4.3)</w:t>
      </w:r>
      <w:r w:rsidR="004048F1">
        <w:rPr>
          <w:bCs/>
        </w:rPr>
        <w:t>)</w:t>
      </w:r>
      <w:r w:rsidR="004048F1" w:rsidRPr="00FA691C">
        <w:t xml:space="preserve"> – </w:t>
      </w:r>
      <w:r w:rsidR="004048F1" w:rsidRPr="004C603D">
        <w:rPr>
          <w:spacing w:val="1"/>
        </w:rPr>
        <w:t>«</w:t>
      </w:r>
      <w:r w:rsidR="004048F1" w:rsidRPr="004C603D">
        <w:rPr>
          <w:iCs/>
        </w:rPr>
        <w:t>гостиничное обслуживание (4.7) – гостиницы»</w:t>
      </w:r>
      <w:r w:rsidR="004048F1" w:rsidRPr="004C603D">
        <w:t>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B53C5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39C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AF2"/>
    <w:rsid w:val="001A1EAD"/>
    <w:rsid w:val="001A249E"/>
    <w:rsid w:val="001A310C"/>
    <w:rsid w:val="001A3FE1"/>
    <w:rsid w:val="001A69AA"/>
    <w:rsid w:val="001A77FC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1787C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48F1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10C2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EF1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3C5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0AD7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17CE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20408-C4A8-40E8-8FAE-A2AE2A04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139</TotalTime>
  <Pages>1</Pages>
  <Words>214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80</cp:revision>
  <cp:lastPrinted>2020-02-25T03:17:00Z</cp:lastPrinted>
  <dcterms:created xsi:type="dcterms:W3CDTF">2023-05-10T04:37:00Z</dcterms:created>
  <dcterms:modified xsi:type="dcterms:W3CDTF">2026-06-23T08:14:00Z</dcterms:modified>
</cp:coreProperties>
</file>